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B6FBD" w:rsidRDefault="00BB6FBD" w14:paraId="76689873" w14:textId="38D03DCE">
      <w:pPr>
        <w15:collapsed w:val="false"/>
      </w:pPr>
      <w:bookmarkStart w:name="_GoBack" w:id="0"/>
      <w:bookmarkEnd w:id="0"/>
    </w:p>
    <w:p w:rsidR="00E50794" w:rsidRDefault="00E50794" w14:paraId="27DFE62C" w14:textId="538DF3C2"/>
    <w:p w:rsidR="00E50794" w:rsidRDefault="00E50794" w14:paraId="07CD4826" w14:textId="69559825"/>
    <w:p w:rsidR="00E50794" w:rsidRDefault="00E50794" w14:paraId="13BAA214" w14:textId="79E89C8C"/>
    <w:p w:rsidRPr="00E50794" w:rsidR="00E50794" w:rsidP="00E50794" w:rsidRDefault="00E50794" w14:paraId="49416D20" w14:textId="77777777"/>
    <w:p w:rsidRPr="00E50794" w:rsidR="00E50794" w:rsidP="00E50794" w:rsidRDefault="00E50794" w14:paraId="6E0431F3" w14:textId="77777777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firstRow="1" w:lastRow="0" w:firstColumn="1" w:lastColumn="0" w:noHBand="0" w:noVBand="1" w:val="04A0"/>
      </w:tblPr>
      <w:tblGrid>
        <w:gridCol w:w="4824"/>
        <w:gridCol w:w="4462"/>
      </w:tblGrid>
      <w:tr w:rsidRPr="00E50794" w:rsidR="00E50794" w:rsidTr="00545D06" w14:paraId="74A71A1E" w14:textId="77777777">
        <w:trPr>
          <w:trHeight w:val="900"/>
        </w:trPr>
        <w:tc>
          <w:tcPr>
            <w:tcW w:w="9286" w:type="dxa"/>
            <w:gridSpan w:val="2"/>
            <w:tcBorders>
              <w:top w:val="single" w:color="000000" w:sz="24" w:space="0"/>
              <w:left w:val="single" w:color="000000" w:sz="24" w:space="0"/>
              <w:bottom w:val="single" w:color="000000" w:sz="4" w:space="0"/>
            </w:tcBorders>
            <w:shd w:val="clear" w:color="auto" w:fill="73737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E50794" w:rsidR="00E50794" w:rsidP="00E50794" w:rsidRDefault="00E50794" w14:paraId="31FD2280" w14:textId="77777777"/>
          <w:p w:rsidRPr="00E50794" w:rsidR="00E50794" w:rsidP="00E50794" w:rsidRDefault="00E50794" w14:paraId="57215FA4" w14:textId="77777777">
            <w:pPr>
              <w:jc w:val="center"/>
            </w:pPr>
            <w:r w:rsidRPr="00E50794">
              <w:rPr>
                <w:b/>
                <w:bCs/>
              </w:rPr>
              <w:t>OBRAZAC ZA DOSTAVU OGLASA</w:t>
            </w:r>
          </w:p>
          <w:p w:rsidRPr="00E50794" w:rsidR="00E50794" w:rsidP="00E50794" w:rsidRDefault="00E50794" w14:paraId="365EF9EF" w14:textId="77777777"/>
        </w:tc>
      </w:tr>
      <w:tr w:rsidRPr="00E50794" w:rsidR="00E50794" w:rsidTr="00545D06" w14:paraId="6A444D2E" w14:textId="77777777">
        <w:tc>
          <w:tcPr>
            <w:tcW w:w="4824" w:type="dxa"/>
            <w:vMerge w:val="restart"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E50794" w:rsidR="00E50794" w:rsidP="00E50794" w:rsidRDefault="00E50794" w14:paraId="49A1D800" w14:textId="77777777">
            <w:r w:rsidRPr="00E50794">
              <w:t>TRGOVAČKI SUD</w:t>
            </w:r>
          </w:p>
          <w:p w:rsidRPr="00E50794" w:rsidR="00E50794" w:rsidP="00E50794" w:rsidRDefault="00E50794" w14:paraId="60E84F71" w14:textId="77777777"/>
        </w:tc>
        <w:tc>
          <w:tcPr>
            <w:tcW w:w="0" w:type="auto"/>
            <w:tcBorders>
              <w:top w:val="single" w:color="000000" w:sz="4" w:space="0"/>
              <w:bottom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E50794" w:rsidR="00E50794" w:rsidP="00E50794" w:rsidRDefault="00E50794" w14:paraId="4B3C7AEA" w14:textId="77777777">
            <w:r w:rsidRPr="00E50794">
              <w:t>TRGOVAČKI SUD U SPLITU</w:t>
            </w:r>
          </w:p>
        </w:tc>
      </w:tr>
      <w:tr w:rsidRPr="00E50794" w:rsidR="00E50794" w:rsidTr="00545D06" w14:paraId="5AE3400A" w14:textId="77777777">
        <w:tc>
          <w:tcPr>
            <w:tcW w:w="4824" w:type="dxa"/>
            <w:vMerge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vAlign w:val="center"/>
            <w:hideMark/>
          </w:tcPr>
          <w:p w:rsidRPr="00E50794" w:rsidR="00E50794" w:rsidP="00E50794" w:rsidRDefault="00E50794" w14:paraId="5951C64F" w14:textId="77777777"/>
        </w:tc>
        <w:tc>
          <w:tcPr>
            <w:tcW w:w="0" w:type="auto"/>
            <w:tcBorders>
              <w:top w:val="single" w:color="000000" w:sz="4" w:space="0"/>
              <w:bottom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E50794" w:rsidR="00E50794" w:rsidP="00E50794" w:rsidRDefault="00E50794" w14:paraId="3131B46B" w14:textId="77777777"/>
        </w:tc>
      </w:tr>
      <w:tr w:rsidRPr="00E50794" w:rsidR="00E50794" w:rsidTr="00545D06" w14:paraId="5655EB1C" w14:textId="77777777">
        <w:tc>
          <w:tcPr>
            <w:tcW w:w="4824" w:type="dxa"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shd w:val="clear" w:color="auto" w:fill="73737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E50794" w:rsidR="00E50794" w:rsidP="00E50794" w:rsidRDefault="00E50794" w14:paraId="5B1CB14C" w14:textId="77777777"/>
        </w:tc>
        <w:tc>
          <w:tcPr>
            <w:tcW w:w="0" w:type="auto"/>
            <w:tcBorders>
              <w:top w:val="single" w:color="000000" w:sz="4" w:space="0"/>
              <w:bottom w:val="single" w:color="000000" w:sz="4" w:space="0"/>
              <w:right w:val="single" w:color="000000" w:sz="24" w:space="0"/>
            </w:tcBorders>
            <w:shd w:val="clear" w:color="auto" w:fill="73737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E50794" w:rsidR="00E50794" w:rsidP="00E50794" w:rsidRDefault="00E50794" w14:paraId="76CA9F80" w14:textId="77777777"/>
        </w:tc>
      </w:tr>
      <w:tr w:rsidRPr="00E50794" w:rsidR="00E50794" w:rsidTr="00545D06" w14:paraId="5D405661" w14:textId="77777777">
        <w:tc>
          <w:tcPr>
            <w:tcW w:w="4824" w:type="dxa"/>
            <w:vMerge w:val="restart"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E50794" w:rsidR="00E50794" w:rsidP="00E50794" w:rsidRDefault="00E50794" w14:paraId="39296385" w14:textId="77777777">
            <w:r w:rsidRPr="00E50794">
              <w:t>STEČAJNI DUŽNIK</w:t>
            </w:r>
          </w:p>
          <w:p w:rsidRPr="00E50794" w:rsidR="00E50794" w:rsidP="00E50794" w:rsidRDefault="00E50794" w14:paraId="03DBB0B3" w14:textId="77777777"/>
        </w:tc>
        <w:tc>
          <w:tcPr>
            <w:tcW w:w="0" w:type="auto"/>
            <w:tcBorders>
              <w:top w:val="single" w:color="000000" w:sz="4" w:space="0"/>
              <w:bottom w:val="dashed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E50794" w:rsidR="00E50794" w:rsidP="00E50794" w:rsidRDefault="00E50794" w14:paraId="1E166C2A" w14:textId="77777777">
            <w:r w:rsidRPr="00E50794">
              <w:t>BLUE NIGHT d.o.o.u stečaju</w:t>
            </w:r>
          </w:p>
        </w:tc>
      </w:tr>
      <w:tr w:rsidRPr="00E50794" w:rsidR="00E50794" w:rsidTr="00545D06" w14:paraId="5044DC18" w14:textId="77777777">
        <w:tc>
          <w:tcPr>
            <w:tcW w:w="4824" w:type="dxa"/>
            <w:vMerge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vAlign w:val="center"/>
            <w:hideMark/>
          </w:tcPr>
          <w:p w:rsidRPr="00E50794" w:rsidR="00E50794" w:rsidP="00E50794" w:rsidRDefault="00E50794" w14:paraId="083EC040" w14:textId="77777777"/>
        </w:tc>
        <w:tc>
          <w:tcPr>
            <w:tcW w:w="0" w:type="auto"/>
            <w:tcBorders>
              <w:top w:val="dashed" w:color="000000" w:sz="4" w:space="0"/>
              <w:bottom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E50794" w:rsidR="00E50794" w:rsidP="00E50794" w:rsidRDefault="00E50794" w14:paraId="6A621823" w14:textId="77777777"/>
        </w:tc>
      </w:tr>
      <w:tr w:rsidRPr="00E50794" w:rsidR="00E50794" w:rsidTr="00545D06" w14:paraId="33667DAD" w14:textId="77777777">
        <w:tc>
          <w:tcPr>
            <w:tcW w:w="4824" w:type="dxa"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shd w:val="clear" w:color="auto" w:fill="73737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E50794" w:rsidR="00E50794" w:rsidP="00E50794" w:rsidRDefault="00E50794" w14:paraId="7CBC5557" w14:textId="77777777"/>
        </w:tc>
        <w:tc>
          <w:tcPr>
            <w:tcW w:w="0" w:type="auto"/>
            <w:tcBorders>
              <w:top w:val="single" w:color="000000" w:sz="4" w:space="0"/>
              <w:bottom w:val="single" w:color="000000" w:sz="4" w:space="0"/>
              <w:right w:val="single" w:color="000000" w:sz="24" w:space="0"/>
            </w:tcBorders>
            <w:shd w:val="clear" w:color="auto" w:fill="73737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E50794" w:rsidR="00E50794" w:rsidP="00E50794" w:rsidRDefault="00E50794" w14:paraId="6022D587" w14:textId="77777777"/>
        </w:tc>
      </w:tr>
      <w:tr w:rsidRPr="00E50794" w:rsidR="00E50794" w:rsidTr="00545D06" w14:paraId="5F02D874" w14:textId="77777777">
        <w:trPr>
          <w:trHeight w:val="278"/>
        </w:trPr>
        <w:tc>
          <w:tcPr>
            <w:tcW w:w="4824" w:type="dxa"/>
            <w:vMerge w:val="restart"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E50794" w:rsidR="00E50794" w:rsidP="00E50794" w:rsidRDefault="00E50794" w14:paraId="7DF02352" w14:textId="77777777">
            <w:r w:rsidRPr="00E50794">
              <w:t>VRSTA IMOVINE</w:t>
            </w:r>
          </w:p>
          <w:p w:rsidRPr="00E50794" w:rsidR="00E50794" w:rsidP="00E50794" w:rsidRDefault="00E50794" w14:paraId="0087F9F4" w14:textId="77777777"/>
        </w:tc>
        <w:tc>
          <w:tcPr>
            <w:tcW w:w="0" w:type="auto"/>
            <w:tcBorders>
              <w:top w:val="single" w:color="000000" w:sz="4" w:space="0"/>
              <w:bottom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E50794" w:rsidR="00E50794" w:rsidP="00E50794" w:rsidRDefault="00E50794" w14:paraId="7B8CAE2C" w14:textId="77777777">
            <w:r w:rsidRPr="00E50794">
              <w:t>AUTOMOBIL TOYOTA</w:t>
            </w:r>
          </w:p>
        </w:tc>
      </w:tr>
      <w:tr w:rsidRPr="00E50794" w:rsidR="00E50794" w:rsidTr="00545D06" w14:paraId="2E13617B" w14:textId="77777777">
        <w:trPr>
          <w:trHeight w:val="277"/>
        </w:trPr>
        <w:tc>
          <w:tcPr>
            <w:tcW w:w="4824" w:type="dxa"/>
            <w:vMerge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vAlign w:val="center"/>
            <w:hideMark/>
          </w:tcPr>
          <w:p w:rsidRPr="00E50794" w:rsidR="00E50794" w:rsidP="00E50794" w:rsidRDefault="00E50794" w14:paraId="0B36B2EF" w14:textId="77777777"/>
        </w:tc>
        <w:tc>
          <w:tcPr>
            <w:tcW w:w="0" w:type="auto"/>
            <w:tcBorders>
              <w:top w:val="single" w:color="000000" w:sz="4" w:space="0"/>
              <w:bottom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E50794" w:rsidR="00E50794" w:rsidP="00E50794" w:rsidRDefault="00E50794" w14:paraId="4C7B37AA" w14:textId="77777777"/>
        </w:tc>
      </w:tr>
      <w:tr w:rsidRPr="00E50794" w:rsidR="00E50794" w:rsidTr="00545D06" w14:paraId="052F3FB1" w14:textId="77777777">
        <w:tc>
          <w:tcPr>
            <w:tcW w:w="4824" w:type="dxa"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shd w:val="clear" w:color="auto" w:fill="73737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E50794" w:rsidR="00E50794" w:rsidP="00E50794" w:rsidRDefault="00E50794" w14:paraId="388F74AA" w14:textId="77777777"/>
        </w:tc>
        <w:tc>
          <w:tcPr>
            <w:tcW w:w="0" w:type="auto"/>
            <w:tcBorders>
              <w:top w:val="single" w:color="000000" w:sz="4" w:space="0"/>
              <w:bottom w:val="single" w:color="000000" w:sz="4" w:space="0"/>
              <w:right w:val="single" w:color="000000" w:sz="24" w:space="0"/>
            </w:tcBorders>
            <w:shd w:val="clear" w:color="auto" w:fill="73737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E50794" w:rsidR="00E50794" w:rsidP="00E50794" w:rsidRDefault="00E50794" w14:paraId="727B7472" w14:textId="77777777"/>
        </w:tc>
      </w:tr>
      <w:tr w:rsidRPr="00E50794" w:rsidR="00E50794" w:rsidTr="00545D06" w14:paraId="09DB4BEB" w14:textId="77777777">
        <w:tc>
          <w:tcPr>
            <w:tcW w:w="4824" w:type="dxa"/>
            <w:vMerge w:val="restart"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E50794" w:rsidR="00E50794" w:rsidP="00E50794" w:rsidRDefault="00E50794" w14:paraId="00AB0999" w14:textId="77777777">
            <w:r w:rsidRPr="00E50794">
              <w:t>KATEGORIJA IMOVINE</w:t>
            </w:r>
          </w:p>
          <w:p w:rsidRPr="00E50794" w:rsidR="00E50794" w:rsidP="00E50794" w:rsidRDefault="00E50794" w14:paraId="3C9BF113" w14:textId="77777777"/>
          <w:p w:rsidRPr="00E50794" w:rsidR="00E50794" w:rsidP="00E50794" w:rsidRDefault="00E50794" w14:paraId="457C2C1C" w14:textId="77777777">
            <w:r w:rsidRPr="00E50794">
              <w:t>/npr. poslovni prostor, skladište, traktor, autobus, …/</w:t>
            </w:r>
          </w:p>
        </w:tc>
        <w:tc>
          <w:tcPr>
            <w:tcW w:w="0" w:type="auto"/>
            <w:tcBorders>
              <w:top w:val="single" w:color="000000" w:sz="4" w:space="0"/>
              <w:bottom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E50794" w:rsidR="00E50794" w:rsidP="00E50794" w:rsidRDefault="00E50794" w14:paraId="47B51B0B" w14:textId="77777777">
            <w:r w:rsidRPr="00E50794">
              <w:t> </w:t>
            </w:r>
          </w:p>
        </w:tc>
      </w:tr>
      <w:tr w:rsidRPr="00E50794" w:rsidR="00E50794" w:rsidTr="00545D06" w14:paraId="5ECEBDDF" w14:textId="77777777">
        <w:tc>
          <w:tcPr>
            <w:tcW w:w="4824" w:type="dxa"/>
            <w:vMerge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vAlign w:val="center"/>
            <w:hideMark/>
          </w:tcPr>
          <w:p w:rsidRPr="00E50794" w:rsidR="00E50794" w:rsidP="00E50794" w:rsidRDefault="00E50794" w14:paraId="3CFC1E75" w14:textId="77777777"/>
        </w:tc>
        <w:tc>
          <w:tcPr>
            <w:tcW w:w="0" w:type="auto"/>
            <w:tcBorders>
              <w:top w:val="single" w:color="000000" w:sz="4" w:space="0"/>
              <w:bottom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E50794" w:rsidR="00E50794" w:rsidP="00E50794" w:rsidRDefault="00E50794" w14:paraId="2F294F2A" w14:textId="77777777">
            <w:r w:rsidRPr="00E50794">
              <w:t>OSOBNI AUTOMOBIL TOJOTA</w:t>
            </w:r>
          </w:p>
        </w:tc>
      </w:tr>
      <w:tr w:rsidRPr="00E50794" w:rsidR="00E50794" w:rsidTr="00545D06" w14:paraId="0F505520" w14:textId="77777777">
        <w:trPr>
          <w:trHeight w:val="43"/>
        </w:trPr>
        <w:tc>
          <w:tcPr>
            <w:tcW w:w="4824" w:type="dxa"/>
            <w:vMerge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vAlign w:val="center"/>
            <w:hideMark/>
          </w:tcPr>
          <w:p w:rsidRPr="00E50794" w:rsidR="00E50794" w:rsidP="00E50794" w:rsidRDefault="00E50794" w14:paraId="3C56F605" w14:textId="77777777"/>
        </w:tc>
        <w:tc>
          <w:tcPr>
            <w:tcW w:w="0" w:type="auto"/>
            <w:tcBorders>
              <w:top w:val="single" w:color="000000" w:sz="4" w:space="0"/>
              <w:bottom w:val="dashed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E50794" w:rsidR="00E50794" w:rsidP="00E50794" w:rsidRDefault="00E50794" w14:paraId="6F28E7C5" w14:textId="77777777"/>
        </w:tc>
      </w:tr>
      <w:tr w:rsidRPr="00E50794" w:rsidR="00E50794" w:rsidTr="00545D06" w14:paraId="44C59069" w14:textId="77777777">
        <w:trPr>
          <w:trHeight w:val="70"/>
        </w:trPr>
        <w:tc>
          <w:tcPr>
            <w:tcW w:w="4824" w:type="dxa"/>
            <w:vMerge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vAlign w:val="center"/>
            <w:hideMark/>
          </w:tcPr>
          <w:p w:rsidRPr="00E50794" w:rsidR="00E50794" w:rsidP="00E50794" w:rsidRDefault="00E50794" w14:paraId="17DE571D" w14:textId="77777777"/>
        </w:tc>
        <w:tc>
          <w:tcPr>
            <w:tcW w:w="0" w:type="auto"/>
            <w:tcBorders>
              <w:top w:val="dashed" w:color="000000" w:sz="4" w:space="0"/>
              <w:bottom w:val="dashed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E50794" w:rsidR="00E50794" w:rsidP="00E50794" w:rsidRDefault="00E50794" w14:paraId="47C0A6A3" w14:textId="77777777"/>
        </w:tc>
      </w:tr>
      <w:tr w:rsidRPr="00E50794" w:rsidR="00E50794" w:rsidTr="00545D06" w14:paraId="408AA84D" w14:textId="77777777">
        <w:tc>
          <w:tcPr>
            <w:tcW w:w="4824" w:type="dxa"/>
            <w:vMerge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vAlign w:val="center"/>
            <w:hideMark/>
          </w:tcPr>
          <w:p w:rsidRPr="00E50794" w:rsidR="00E50794" w:rsidP="00E50794" w:rsidRDefault="00E50794" w14:paraId="6A41D3C6" w14:textId="77777777"/>
        </w:tc>
        <w:tc>
          <w:tcPr>
            <w:tcW w:w="0" w:type="auto"/>
            <w:tcBorders>
              <w:top w:val="dashed" w:color="000000" w:sz="4" w:space="0"/>
              <w:bottom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E50794" w:rsidR="00E50794" w:rsidP="00E50794" w:rsidRDefault="00E50794" w14:paraId="7A6645A4" w14:textId="77777777"/>
        </w:tc>
      </w:tr>
      <w:tr w:rsidRPr="00E50794" w:rsidR="00E50794" w:rsidTr="00545D06" w14:paraId="120640D2" w14:textId="77777777">
        <w:tc>
          <w:tcPr>
            <w:tcW w:w="4824" w:type="dxa"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shd w:val="clear" w:color="auto" w:fill="73737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E50794" w:rsidR="00E50794" w:rsidP="00E50794" w:rsidRDefault="00E50794" w14:paraId="22677867" w14:textId="77777777"/>
        </w:tc>
        <w:tc>
          <w:tcPr>
            <w:tcW w:w="0" w:type="auto"/>
            <w:tcBorders>
              <w:top w:val="single" w:color="000000" w:sz="4" w:space="0"/>
              <w:bottom w:val="single" w:color="000000" w:sz="4" w:space="0"/>
              <w:right w:val="single" w:color="000000" w:sz="24" w:space="0"/>
            </w:tcBorders>
            <w:shd w:val="clear" w:color="auto" w:fill="73737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E50794" w:rsidR="00E50794" w:rsidP="00E50794" w:rsidRDefault="00E50794" w14:paraId="7682C681" w14:textId="77777777"/>
        </w:tc>
      </w:tr>
      <w:tr w:rsidRPr="00E50794" w:rsidR="00E50794" w:rsidTr="00545D06" w14:paraId="1B7FF9B6" w14:textId="77777777">
        <w:trPr>
          <w:trHeight w:val="278"/>
        </w:trPr>
        <w:tc>
          <w:tcPr>
            <w:tcW w:w="4824" w:type="dxa"/>
            <w:vMerge w:val="restart"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E50794" w:rsidR="00E50794" w:rsidP="00E50794" w:rsidRDefault="00E50794" w14:paraId="14F178CE" w14:textId="77777777">
            <w:r w:rsidRPr="00E50794">
              <w:t>VRIJEDNOST</w:t>
            </w:r>
          </w:p>
          <w:p w:rsidRPr="00E50794" w:rsidR="00E50794" w:rsidP="00E50794" w:rsidRDefault="00E50794" w14:paraId="0EB43960" w14:textId="77777777"/>
        </w:tc>
        <w:tc>
          <w:tcPr>
            <w:tcW w:w="0" w:type="auto"/>
            <w:tcBorders>
              <w:top w:val="single" w:color="000000" w:sz="4" w:space="0"/>
              <w:bottom w:val="dashed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E50794" w:rsidR="00E50794" w:rsidP="00E50794" w:rsidRDefault="00E50794" w14:paraId="3309D6BE" w14:textId="77777777">
            <w:r w:rsidRPr="00E50794">
              <w:t>44.900,00kn</w:t>
            </w:r>
          </w:p>
        </w:tc>
      </w:tr>
      <w:tr w:rsidRPr="00E50794" w:rsidR="00E50794" w:rsidTr="00545D06" w14:paraId="5CA7091A" w14:textId="77777777">
        <w:trPr>
          <w:trHeight w:val="277"/>
        </w:trPr>
        <w:tc>
          <w:tcPr>
            <w:tcW w:w="4824" w:type="dxa"/>
            <w:vMerge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vAlign w:val="center"/>
            <w:hideMark/>
          </w:tcPr>
          <w:p w:rsidRPr="00E50794" w:rsidR="00E50794" w:rsidP="00E50794" w:rsidRDefault="00E50794" w14:paraId="179B87EC" w14:textId="77777777"/>
        </w:tc>
        <w:tc>
          <w:tcPr>
            <w:tcW w:w="0" w:type="auto"/>
            <w:tcBorders>
              <w:top w:val="dashed" w:color="000000" w:sz="4" w:space="0"/>
              <w:bottom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E50794" w:rsidR="00E50794" w:rsidP="00E50794" w:rsidRDefault="00E50794" w14:paraId="44BA232E" w14:textId="77777777">
            <w:r w:rsidRPr="00E50794">
              <w:t>Četrdesetčetritisućedevetstotinakunai00lipa.</w:t>
            </w:r>
          </w:p>
          <w:p w:rsidRPr="00E50794" w:rsidR="00E50794" w:rsidP="00E50794" w:rsidRDefault="00E50794" w14:paraId="33E46943" w14:textId="77777777">
            <w:r w:rsidRPr="00E50794">
              <w:t>Oglašeno: </w:t>
            </w:r>
            <w:hyperlink w:history="true" r:id="rId6">
              <w:r w:rsidRPr="00E50794">
                <w:rPr>
                  <w:rStyle w:val="Hiperveza"/>
                </w:rPr>
                <w:t>stecaj@judges.web.org</w:t>
              </w:r>
            </w:hyperlink>
          </w:p>
        </w:tc>
      </w:tr>
      <w:tr w:rsidRPr="00E50794" w:rsidR="00E50794" w:rsidTr="00545D06" w14:paraId="5A3A094B" w14:textId="77777777">
        <w:tc>
          <w:tcPr>
            <w:tcW w:w="4824" w:type="dxa"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shd w:val="clear" w:color="auto" w:fill="73737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E50794" w:rsidR="00E50794" w:rsidP="00E50794" w:rsidRDefault="00E50794" w14:paraId="0F151B84" w14:textId="77777777"/>
        </w:tc>
        <w:tc>
          <w:tcPr>
            <w:tcW w:w="0" w:type="auto"/>
            <w:tcBorders>
              <w:top w:val="single" w:color="000000" w:sz="4" w:space="0"/>
              <w:bottom w:val="single" w:color="000000" w:sz="4" w:space="0"/>
              <w:right w:val="single" w:color="000000" w:sz="24" w:space="0"/>
            </w:tcBorders>
            <w:shd w:val="clear" w:color="auto" w:fill="73737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E50794" w:rsidR="00E50794" w:rsidP="00E50794" w:rsidRDefault="00E50794" w14:paraId="37CD4E1A" w14:textId="77777777"/>
        </w:tc>
      </w:tr>
      <w:tr w:rsidRPr="00E50794" w:rsidR="00E50794" w:rsidTr="00545D06" w14:paraId="296C5334" w14:textId="77777777">
        <w:tc>
          <w:tcPr>
            <w:tcW w:w="4824" w:type="dxa"/>
            <w:vMerge w:val="restart"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E50794" w:rsidR="00E50794" w:rsidP="00E50794" w:rsidRDefault="00E50794" w14:paraId="7F8377E1" w14:textId="77777777">
            <w:r w:rsidRPr="00E50794">
              <w:t>ROČIŠTE i/ili DATUM DRAŽBE</w:t>
            </w:r>
          </w:p>
          <w:p w:rsidRPr="00E50794" w:rsidR="00E50794" w:rsidP="00E50794" w:rsidRDefault="00E50794" w14:paraId="719AF9AE" w14:textId="77777777"/>
        </w:tc>
        <w:tc>
          <w:tcPr>
            <w:tcW w:w="0" w:type="auto"/>
            <w:tcBorders>
              <w:top w:val="single" w:color="000000" w:sz="4" w:space="0"/>
              <w:bottom w:val="dashed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E50794" w:rsidR="00E50794" w:rsidP="00E50794" w:rsidRDefault="00E50794" w14:paraId="61698DA8" w14:textId="77777777">
            <w:r w:rsidRPr="00E50794">
              <w:t>Po prvom slobodnom terminu</w:t>
            </w:r>
          </w:p>
        </w:tc>
      </w:tr>
      <w:tr w:rsidRPr="00E50794" w:rsidR="00E50794" w:rsidTr="00545D06" w14:paraId="22E68745" w14:textId="77777777">
        <w:tc>
          <w:tcPr>
            <w:tcW w:w="4824" w:type="dxa"/>
            <w:vMerge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vAlign w:val="center"/>
            <w:hideMark/>
          </w:tcPr>
          <w:p w:rsidRPr="00E50794" w:rsidR="00E50794" w:rsidP="00E50794" w:rsidRDefault="00E50794" w14:paraId="3BC0BE51" w14:textId="77777777"/>
        </w:tc>
        <w:tc>
          <w:tcPr>
            <w:tcW w:w="0" w:type="auto"/>
            <w:tcBorders>
              <w:top w:val="dashed" w:color="000000" w:sz="4" w:space="0"/>
              <w:bottom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E50794" w:rsidR="00E50794" w:rsidP="00E50794" w:rsidRDefault="00E50794" w14:paraId="6C520DC1" w14:textId="77777777"/>
        </w:tc>
      </w:tr>
      <w:tr w:rsidRPr="00E50794" w:rsidR="00E50794" w:rsidTr="00545D06" w14:paraId="759BF0A7" w14:textId="77777777">
        <w:tc>
          <w:tcPr>
            <w:tcW w:w="4824" w:type="dxa"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shd w:val="clear" w:color="auto" w:fill="73737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E50794" w:rsidR="00E50794" w:rsidP="00E50794" w:rsidRDefault="00E50794" w14:paraId="00E03A1C" w14:textId="77777777"/>
        </w:tc>
        <w:tc>
          <w:tcPr>
            <w:tcW w:w="0" w:type="auto"/>
            <w:tcBorders>
              <w:top w:val="single" w:color="000000" w:sz="4" w:space="0"/>
              <w:bottom w:val="single" w:color="000000" w:sz="4" w:space="0"/>
              <w:right w:val="single" w:color="000000" w:sz="24" w:space="0"/>
            </w:tcBorders>
            <w:shd w:val="clear" w:color="auto" w:fill="73737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E50794" w:rsidR="00E50794" w:rsidP="00E50794" w:rsidRDefault="00E50794" w14:paraId="3522080F" w14:textId="77777777"/>
        </w:tc>
      </w:tr>
      <w:tr w:rsidRPr="00E50794" w:rsidR="00E50794" w:rsidTr="00545D06" w14:paraId="59638A22" w14:textId="77777777">
        <w:tc>
          <w:tcPr>
            <w:tcW w:w="4824" w:type="dxa"/>
            <w:vMerge w:val="restart"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E50794" w:rsidR="00E50794" w:rsidP="00E50794" w:rsidRDefault="00E50794" w14:paraId="7A6C2DC3" w14:textId="77777777">
            <w:r w:rsidRPr="00E50794">
              <w:t>STEČAJNI UPRAVITELJ</w:t>
            </w:r>
          </w:p>
          <w:p w:rsidRPr="00E50794" w:rsidR="00E50794" w:rsidP="00E50794" w:rsidRDefault="00E50794" w14:paraId="23249A70" w14:textId="77777777"/>
        </w:tc>
        <w:tc>
          <w:tcPr>
            <w:tcW w:w="0" w:type="auto"/>
            <w:tcBorders>
              <w:top w:val="single" w:color="000000" w:sz="4" w:space="0"/>
              <w:bottom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E50794" w:rsidR="00E50794" w:rsidP="00E50794" w:rsidRDefault="00E50794" w14:paraId="4E457342" w14:textId="77777777">
            <w:r w:rsidRPr="00E50794">
              <w:t xml:space="preserve"> Milan LJubičić</w:t>
            </w:r>
          </w:p>
        </w:tc>
      </w:tr>
      <w:tr w:rsidRPr="00E50794" w:rsidR="00E50794" w:rsidTr="00545D06" w14:paraId="034F5A15" w14:textId="77777777">
        <w:tc>
          <w:tcPr>
            <w:tcW w:w="4824" w:type="dxa"/>
            <w:vMerge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vAlign w:val="center"/>
            <w:hideMark/>
          </w:tcPr>
          <w:p w:rsidRPr="00E50794" w:rsidR="00E50794" w:rsidP="00E50794" w:rsidRDefault="00E50794" w14:paraId="5AB72E6A" w14:textId="77777777"/>
        </w:tc>
        <w:tc>
          <w:tcPr>
            <w:tcW w:w="0" w:type="auto"/>
            <w:tcBorders>
              <w:top w:val="single" w:color="000000" w:sz="4" w:space="0"/>
              <w:bottom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E50794" w:rsidR="00E50794" w:rsidP="00E50794" w:rsidRDefault="00E50794" w14:paraId="407C8035" w14:textId="77777777"/>
        </w:tc>
      </w:tr>
      <w:tr w:rsidRPr="00E50794" w:rsidR="00E50794" w:rsidTr="00545D06" w14:paraId="71CB329F" w14:textId="77777777">
        <w:tc>
          <w:tcPr>
            <w:tcW w:w="4824" w:type="dxa"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shd w:val="clear" w:color="auto" w:fill="73737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E50794" w:rsidR="00E50794" w:rsidP="00E50794" w:rsidRDefault="00E50794" w14:paraId="163F8F87" w14:textId="77777777"/>
        </w:tc>
        <w:tc>
          <w:tcPr>
            <w:tcW w:w="0" w:type="auto"/>
            <w:tcBorders>
              <w:top w:val="single" w:color="000000" w:sz="4" w:space="0"/>
              <w:bottom w:val="single" w:color="000000" w:sz="4" w:space="0"/>
              <w:right w:val="single" w:color="000000" w:sz="24" w:space="0"/>
            </w:tcBorders>
            <w:shd w:val="clear" w:color="auto" w:fill="73737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E50794" w:rsidR="00E50794" w:rsidP="00E50794" w:rsidRDefault="00E50794" w14:paraId="1F71F4DB" w14:textId="77777777"/>
        </w:tc>
      </w:tr>
      <w:tr w:rsidRPr="00E50794" w:rsidR="00E50794" w:rsidTr="00545D06" w14:paraId="4F6BA2C4" w14:textId="77777777">
        <w:trPr>
          <w:trHeight w:val="275"/>
        </w:trPr>
        <w:tc>
          <w:tcPr>
            <w:tcW w:w="4824" w:type="dxa"/>
            <w:vMerge w:val="restart"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E50794" w:rsidR="00E50794" w:rsidP="00E50794" w:rsidRDefault="00E50794" w14:paraId="1B61FF64" w14:textId="77777777">
            <w:r w:rsidRPr="00E50794">
              <w:t>DODATNI DOKUMENTI PRILOŽENI</w:t>
            </w:r>
          </w:p>
          <w:p w:rsidRPr="00E50794" w:rsidR="00E50794" w:rsidP="00E50794" w:rsidRDefault="00E50794" w14:paraId="198F5C19" w14:textId="77777777"/>
          <w:p w:rsidRPr="00E50794" w:rsidR="00E50794" w:rsidP="00E50794" w:rsidRDefault="00E50794" w14:paraId="2BCCEA79" w14:textId="77777777">
            <w:r w:rsidRPr="00E50794">
              <w:t>/fotografije, nacrti, skice, .../</w:t>
            </w:r>
          </w:p>
        </w:tc>
        <w:tc>
          <w:tcPr>
            <w:tcW w:w="0" w:type="auto"/>
            <w:tcBorders>
              <w:top w:val="single" w:color="000000" w:sz="4" w:space="0"/>
              <w:bottom w:val="dashed" w:color="000000" w:sz="4" w:space="0"/>
              <w:right w:val="single" w:color="000000" w:sz="2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E50794" w:rsidR="00E50794" w:rsidP="00E50794" w:rsidRDefault="00E50794" w14:paraId="6F4BF10E" w14:textId="77777777"/>
        </w:tc>
      </w:tr>
      <w:tr w:rsidRPr="00E50794" w:rsidR="00E50794" w:rsidTr="00545D06" w14:paraId="692C91AA" w14:textId="77777777">
        <w:trPr>
          <w:trHeight w:val="275"/>
        </w:trPr>
        <w:tc>
          <w:tcPr>
            <w:tcW w:w="4824" w:type="dxa"/>
            <w:vMerge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vAlign w:val="center"/>
            <w:hideMark/>
          </w:tcPr>
          <w:p w:rsidRPr="00E50794" w:rsidR="00E50794" w:rsidP="00E50794" w:rsidRDefault="00E50794" w14:paraId="6F501CA1" w14:textId="77777777"/>
        </w:tc>
        <w:tc>
          <w:tcPr>
            <w:tcW w:w="0" w:type="auto"/>
            <w:tcBorders>
              <w:top w:val="dashed" w:color="000000" w:sz="4" w:space="0"/>
              <w:bottom w:val="dashed" w:color="000000" w:sz="4" w:space="0"/>
              <w:right w:val="single" w:color="000000" w:sz="2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E50794" w:rsidR="00E50794" w:rsidP="00E50794" w:rsidRDefault="00E50794" w14:paraId="6F674E1D" w14:textId="77777777"/>
        </w:tc>
      </w:tr>
      <w:tr w:rsidRPr="00E50794" w:rsidR="00E50794" w:rsidTr="00545D06" w14:paraId="1CF428A9" w14:textId="77777777">
        <w:trPr>
          <w:trHeight w:val="275"/>
        </w:trPr>
        <w:tc>
          <w:tcPr>
            <w:tcW w:w="4824" w:type="dxa"/>
            <w:vMerge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vAlign w:val="center"/>
            <w:hideMark/>
          </w:tcPr>
          <w:p w:rsidRPr="00E50794" w:rsidR="00E50794" w:rsidP="00E50794" w:rsidRDefault="00E50794" w14:paraId="6DDD0C95" w14:textId="77777777"/>
        </w:tc>
        <w:tc>
          <w:tcPr>
            <w:tcW w:w="0" w:type="auto"/>
            <w:tcBorders>
              <w:top w:val="dashed" w:color="000000" w:sz="4" w:space="0"/>
              <w:bottom w:val="single" w:color="000000" w:sz="24" w:space="0"/>
              <w:right w:val="single" w:color="000000" w:sz="2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E50794" w:rsidR="00E50794" w:rsidP="00E50794" w:rsidRDefault="00E50794" w14:paraId="5438AA90" w14:textId="77777777"/>
        </w:tc>
      </w:tr>
    </w:tbl>
    <w:p w:rsidRPr="00E50794" w:rsidR="00E50794" w:rsidP="00E50794" w:rsidRDefault="00E50794" w14:paraId="5DC8A6C5" w14:textId="77777777"/>
    <w:p w:rsidR="00E50794" w:rsidRDefault="00E50794" w14:paraId="6BCAAB68" w14:textId="77777777"/>
    <w:sectPr w:rsidR="00E50794" w:rsidSect="000B7AE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doNotDisplayPageBoundaries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794"/>
    <w:rsid w:val="000B7AE3"/>
    <w:rsid w:val="005E6D5F"/>
    <w:rsid w:val="00BB6FBD"/>
    <w:rsid w:val="00E50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081C6EF8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E50794"/>
    <w:rPr>
      <w:color w:val="0563C1" w:themeColor="hyperlink"/>
      <w:u w:val="single"/>
    </w:rPr>
  </w:style>
  <w:style w:type="character" w:styleId="UnresolvedMention" w:customStyle="true">
    <w:name w:val="Unresolved Mention"/>
    <w:basedOn w:val="Zadanifontodlomka"/>
    <w:uiPriority w:val="99"/>
    <w:semiHidden/>
    <w:unhideWhenUsed/>
    <w:rsid w:val="00E50794"/>
    <w:rPr>
      <w:color w:val="605E5C"/>
      <w:shd w:val="clear" w:color="auto" w:fill="E1DFDD"/>
    </w:rPr>
  </w:style>
  <w:style w:type="character" w:styleId="Tekstrezerviranogmjesta">
    <w:name w:val="Placeholder Text"/>
    <w:basedOn w:val="Zadanifontodlomka"/>
    <w:uiPriority w:val="99"/>
    <w:semiHidden/>
    <w:rsid w:val="005E6D5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E6D5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E6D5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E6D5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E6D5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E50794"/>
    <w:rPr>
      <w:color w:themeColor="hyperlink" w:val="0563C1"/>
      <w:u w:val="single"/>
    </w:rPr>
  </w:style>
  <w:style w:customStyle="1" w:styleId="UnresolvedMention" w:type="character">
    <w:name w:val="Unresolved Mention"/>
    <w:basedOn w:val="Zadanifontodlomka"/>
    <w:uiPriority w:val="99"/>
    <w:semiHidden/>
    <w:unhideWhenUsed/>
    <w:rsid w:val="00E50794"/>
    <w:rPr>
      <w:color w:val="605E5C"/>
      <w:shd w:color="auto" w:fill="E1DFDD" w:val="clear"/>
    </w:rPr>
  </w:style>
  <w:style w:styleId="Tekstrezerviranogmjesta" w:type="character">
    <w:name w:val="Placeholder Text"/>
    <w:basedOn w:val="Zadanifontodlomka"/>
    <w:uiPriority w:val="99"/>
    <w:semiHidden/>
    <w:rsid w:val="005E6D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6D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6D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6D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6D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Mode="External" Target="mailto:stecaj@judges.web.org" Type="http://schemas.openxmlformats.org/officeDocument/2006/relationships/hyperlink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56</properties:Words>
  <properties:Characters>431</properties:Characters>
  <properties:Lines>76</properties:Lines>
  <properties:Paragraphs>20</properties:Paragraphs>
  <properties:TotalTime>2</properties:TotalTime>
  <properties:ScaleCrop>false</properties:ScaleCrop>
  <properties:LinksUpToDate>false</properties:LinksUpToDate>
  <properties:CharactersWithSpaces>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2022-06-01T09:25:00Z</dcterms:created>
  <dc:creator>Milan Ljubičić</dc:creator>
  <dc:description/>
  <cp:keywords/>
  <cp:lastModifiedBy>Katarina Mikulić</cp:lastModifiedBy>
  <dcterms:modified xmlns:xsi="http://www.w3.org/2001/XMLSchema-instance" xsi:type="dcterms:W3CDTF">2022-06-02T05:45:00Z</dcterms:modified>
  <cp:revision>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Prilog St-260/2021-70-3 - oglas (BLUE NIGHT-OBRAZAC ZA DOSTAVU  5 OGLASA.docx)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